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3776016A"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AE0164">
              <w:rPr>
                <w:rFonts w:cs="Calibri"/>
                <w:color w:val="auto"/>
                <w:sz w:val="22"/>
                <w:szCs w:val="22"/>
              </w:rPr>
              <w:t xml:space="preserve">100 </w:t>
            </w:r>
            <w:r w:rsidRPr="00491201">
              <w:rPr>
                <w:rFonts w:cs="Calibri"/>
                <w:color w:val="auto"/>
                <w:sz w:val="22"/>
                <w:szCs w:val="22"/>
                <w:lang w:val="en-US"/>
              </w:rPr>
              <w:t xml:space="preserve">kW with battery energy storage system </w:t>
            </w:r>
            <w:r w:rsidR="00421E72">
              <w:rPr>
                <w:rFonts w:cs="Calibri"/>
                <w:color w:val="auto"/>
                <w:sz w:val="22"/>
                <w:szCs w:val="22"/>
              </w:rPr>
              <w:t>1</w:t>
            </w:r>
            <w:r w:rsidR="00D64F18">
              <w:rPr>
                <w:rFonts w:cs="Calibri"/>
                <w:color w:val="auto"/>
                <w:sz w:val="22"/>
                <w:szCs w:val="22"/>
              </w:rPr>
              <w:t>2</w:t>
            </w:r>
            <w:r w:rsidR="00421E72">
              <w:rPr>
                <w:rFonts w:cs="Calibri"/>
                <w:color w:val="auto"/>
                <w:sz w:val="22"/>
                <w:szCs w:val="22"/>
              </w:rPr>
              <w:t>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6B0E7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0CDEE977" w:rsidR="00D52B29" w:rsidRPr="00D35A6F" w:rsidRDefault="00681BF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GB"/>
              </w:rPr>
            </w:pPr>
            <w:r w:rsidRPr="00D35A6F">
              <w:rPr>
                <w:rFonts w:cs="Calibri"/>
                <w:color w:val="auto"/>
                <w:sz w:val="22"/>
                <w:szCs w:val="22"/>
                <w:lang w:val="en-GB"/>
              </w:rPr>
              <w:t>Municipal Non-Profit Enterprise "Kyiv City Clinical Hospital No. 6" (KDC No. 2)</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6B0E7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D35A6F"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D35A6F">
              <w:rPr>
                <w:rFonts w:cs="Calibri"/>
                <w:iCs/>
                <w:color w:val="auto"/>
                <w:sz w:val="22"/>
                <w:szCs w:val="22"/>
                <w:lang w:val="en-GB"/>
              </w:rPr>
              <w:t>Delivery and installation of the solar power system at the site at:</w:t>
            </w:r>
          </w:p>
          <w:p w14:paraId="1F56B088" w14:textId="45C48254" w:rsidR="001B700D" w:rsidRPr="00D35A6F" w:rsidRDefault="00656C91"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D35A6F">
              <w:rPr>
                <w:rFonts w:cs="Calibri"/>
                <w:color w:val="auto"/>
                <w:sz w:val="22"/>
                <w:szCs w:val="22"/>
                <w:lang w:val="en-GB"/>
              </w:rPr>
              <w:t>KDC</w:t>
            </w:r>
            <w:r w:rsidR="00681BF9" w:rsidRPr="00D35A6F">
              <w:rPr>
                <w:rFonts w:cs="Calibri"/>
                <w:color w:val="auto"/>
                <w:sz w:val="22"/>
                <w:szCs w:val="22"/>
                <w:lang w:val="en-GB"/>
              </w:rPr>
              <w:t xml:space="preserve"> No. </w:t>
            </w:r>
            <w:r w:rsidRPr="00D35A6F">
              <w:rPr>
                <w:rFonts w:cs="Calibri"/>
                <w:color w:val="auto"/>
                <w:sz w:val="22"/>
                <w:szCs w:val="22"/>
                <w:lang w:val="en-GB"/>
              </w:rPr>
              <w:t>2, 25/29 Politekhnichna Street, Kyiv,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6B0E7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6B0E77"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6B0E7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6B0E7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A6393E"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1CA48DA5" w:rsidR="00A6393E" w:rsidRPr="00A93C9D" w:rsidRDefault="00A6393E" w:rsidP="00A6393E">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36EF11D7" w14:textId="77777777" w:rsidR="00A6393E" w:rsidRPr="001A3EE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0C8C2DB7" w:rsidR="00A6393E" w:rsidRPr="001A3EE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78C27954" w14:textId="77777777" w:rsidR="00A6393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(including its software platform, cloud services, and remote administration infrastructure) must be a member state of the European Union or the European Economic Area and/or a NATO member state.</w:t>
            </w:r>
          </w:p>
          <w:p w14:paraId="57B58007" w14:textId="77777777" w:rsidR="00A6393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68FD77C3" w14:textId="77777777" w:rsidR="00A6393E" w:rsidRPr="00D96C9B"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The supplier will be required to submit with the tender documents proving the origin of the monitoring system (manufacturers' declarations, brochures, links to the manufacturers' websites indicating the place of origin of the monitoring system offered, etc.).</w:t>
            </w:r>
          </w:p>
          <w:p w14:paraId="18AB0D58" w14:textId="61631448" w:rsidR="00A6393E" w:rsidRPr="00D96C9B" w:rsidRDefault="00A6393E" w:rsidP="00A6393E">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164E4075"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5CF8314D" w14:textId="530B7A8E"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64882">
              <w:rPr>
                <w:rFonts w:cs="Calibri"/>
                <w:color w:val="auto"/>
                <w:sz w:val="22"/>
                <w:szCs w:val="22"/>
                <w:lang w:val="en-US"/>
              </w:rPr>
              <w:t>Along with the proposal, the supplier must submit documents proving the origin of the monitoring system (e.g., manufacturer’s declarations, certificates of origin, brochures, links to manufacturers’ websites indicating the place of origin of the proposed monitoring system, etc.).</w:t>
            </w:r>
          </w:p>
        </w:tc>
        <w:tc>
          <w:tcPr>
            <w:tcW w:w="4545" w:type="dxa"/>
            <w:shd w:val="clear" w:color="auto" w:fill="FFFFFF" w:themeFill="background1"/>
          </w:tcPr>
          <w:p w14:paraId="7A69804F" w14:textId="77777777" w:rsidR="00A6393E" w:rsidRPr="00A93C9D" w:rsidRDefault="006B0E77"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6393E" w:rsidRPr="00A93C9D">
                  <w:rPr>
                    <w:rFonts w:ascii="MS Gothic" w:eastAsia="MS Gothic" w:hAnsi="MS Gothic" w:cs="Calibri"/>
                    <w:color w:val="auto"/>
                    <w:sz w:val="22"/>
                    <w:szCs w:val="22"/>
                    <w:lang w:val="en-US"/>
                  </w:rPr>
                  <w:t>☐</w:t>
                </w:r>
              </w:sdtContent>
            </w:sdt>
            <w:r w:rsidR="00A6393E" w:rsidRPr="00A93C9D">
              <w:rPr>
                <w:rFonts w:cs="Calibri"/>
                <w:color w:val="auto"/>
                <w:sz w:val="22"/>
                <w:szCs w:val="22"/>
                <w:lang w:val="en-US"/>
              </w:rPr>
              <w:t xml:space="preserve"> We confirm that the origin of the </w:t>
            </w:r>
            <w:r w:rsidR="00A6393E">
              <w:rPr>
                <w:rFonts w:cs="Calibri"/>
                <w:color w:val="auto"/>
                <w:sz w:val="22"/>
                <w:szCs w:val="22"/>
                <w:lang w:val="en-US"/>
              </w:rPr>
              <w:t>monitoring system</w:t>
            </w:r>
            <w:r w:rsidR="00A6393E" w:rsidRPr="00A93C9D">
              <w:rPr>
                <w:rFonts w:cs="Calibri"/>
                <w:color w:val="auto"/>
                <w:sz w:val="22"/>
                <w:szCs w:val="22"/>
                <w:lang w:val="en-US"/>
              </w:rPr>
              <w:t>s of the proposed equipment meets the requirements, as evidenced by the information provided in the documents below:</w:t>
            </w:r>
          </w:p>
          <w:p w14:paraId="3C6C5807"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379CBCD" w14:textId="77777777" w:rsidR="00A6393E" w:rsidRPr="00D96C9B"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128C4759" w14:textId="77777777" w:rsidR="00A6393E" w:rsidRPr="00466880" w:rsidRDefault="00A6393E" w:rsidP="00A6393E">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A99ECF0"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 xml:space="preserve">The entire proposed solar power system, including inverters, battery management system, monitoring </w:t>
            </w:r>
            <w:r w:rsidRPr="00A93C9D">
              <w:rPr>
                <w:rFonts w:ascii="Calibri" w:hAnsi="Calibri" w:cs="Calibri"/>
                <w:b w:val="0"/>
                <w:bCs/>
                <w:lang w:val="en-US"/>
              </w:rPr>
              <w:lastRenderedPageBreak/>
              <w:t>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w:t>
            </w:r>
            <w:r w:rsidRPr="00A93C9D">
              <w:rPr>
                <w:rFonts w:ascii="Calibri" w:hAnsi="Calibri" w:cs="Calibri"/>
                <w:b w:val="0"/>
                <w:bCs/>
                <w:lang w:val="en-US"/>
              </w:rPr>
              <w:lastRenderedPageBreak/>
              <w:t xml:space="preserve">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6B0E77"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 xml:space="preserve">We confirm that we have read, fully understood and incorporated into our offer the technical requirements and conditions provided. </w:t>
            </w:r>
            <w:r w:rsidR="00AA1D3F" w:rsidRPr="00A93C9D">
              <w:rPr>
                <w:rFonts w:cs="Calibri"/>
                <w:color w:val="auto"/>
                <w:sz w:val="22"/>
                <w:szCs w:val="22"/>
                <w:lang w:val="en-US"/>
              </w:rPr>
              <w:lastRenderedPageBreak/>
              <w:t>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1688C98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EF0C9F">
              <w:rPr>
                <w:rFonts w:ascii="Calibri" w:hAnsi="Calibri" w:cs="Calibri"/>
                <w:b w:val="0"/>
                <w:lang w:val="en-US"/>
              </w:rPr>
              <w:t>flat</w:t>
            </w:r>
            <w:r w:rsidR="00D7720F" w:rsidRPr="00B03CFA">
              <w:rPr>
                <w:rFonts w:ascii="Calibri" w:hAnsi="Calibri" w:cs="Calibri"/>
                <w:b w:val="0"/>
                <w:lang w:val="en-US"/>
              </w:rPr>
              <w:t xml:space="preserve">, roof covering </w:t>
            </w:r>
            <w:r w:rsidR="00EF0C9F" w:rsidRPr="00EF0C9F">
              <w:rPr>
                <w:rFonts w:ascii="Calibri" w:hAnsi="Calibri" w:cs="Calibri"/>
                <w:b w:val="0"/>
                <w:lang w:val="en-US"/>
              </w:rPr>
              <w:t>bitumen roofing felt</w:t>
            </w:r>
            <w:r w:rsidR="00EF0C9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21EC4607"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ED1F71">
              <w:rPr>
                <w:rFonts w:ascii="Calibri" w:hAnsi="Calibri" w:cs="Calibri"/>
                <w:b w:val="0"/>
                <w:lang w:val="en-US"/>
              </w:rPr>
              <w:t>300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ED1F71">
              <w:rPr>
                <w:rFonts w:ascii="Calibri" w:hAnsi="Calibri" w:cs="Calibri"/>
                <w:b w:val="0"/>
                <w:lang w:val="en-US"/>
              </w:rPr>
              <w:t>156000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ED1F71">
              <w:rPr>
                <w:rFonts w:ascii="Calibri" w:hAnsi="Calibri" w:cs="Calibri"/>
                <w:b w:val="0"/>
                <w:lang w:val="en-US"/>
              </w:rPr>
              <w:t>250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3B5B20D6"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Priedai (</w:t>
            </w:r>
            <w:r w:rsidR="00867694">
              <w:rPr>
                <w:rFonts w:ascii="Calibri" w:hAnsi="Calibri" w:cs="Calibri"/>
                <w:b w:val="0"/>
                <w:lang w:val="en-US"/>
              </w:rPr>
              <w:t>KMKL</w:t>
            </w:r>
            <w:r w:rsidR="00F974B8" w:rsidRPr="00F974B8">
              <w:rPr>
                <w:rFonts w:ascii="Calibri" w:hAnsi="Calibri" w:cs="Calibri"/>
                <w:b w:val="0"/>
                <w:lang w:val="en-US"/>
              </w:rPr>
              <w:t xml:space="preserve"> ligoninė)</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6B0E77"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w:t>
            </w:r>
            <w:r w:rsidRPr="00A93C9D">
              <w:rPr>
                <w:rFonts w:ascii="Calibri" w:hAnsi="Calibri" w:cs="Calibri"/>
                <w:b w:val="0"/>
                <w:lang w:val="en-US"/>
              </w:rPr>
              <w:lastRenderedPageBreak/>
              <w:t>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w:t>
            </w:r>
            <w:r w:rsidRPr="00A93C9D">
              <w:rPr>
                <w:rFonts w:ascii="Calibri" w:hAnsi="Calibri" w:cs="Calibri"/>
                <w:b w:val="0"/>
                <w:lang w:val="en-US"/>
              </w:rPr>
              <w:lastRenderedPageBreak/>
              <w:t xml:space="preserve">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6B0E77"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works, services, </w:t>
            </w:r>
            <w:r w:rsidR="00B036DA" w:rsidRPr="00A93C9D">
              <w:rPr>
                <w:rFonts w:cs="Calibri"/>
                <w:color w:val="auto"/>
                <w:sz w:val="22"/>
                <w:szCs w:val="22"/>
                <w:lang w:val="en-US"/>
              </w:rPr>
              <w:lastRenderedPageBreak/>
              <w:t>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6B0E77"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6B0E77"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73DE8320"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47FF4">
              <w:rPr>
                <w:rFonts w:cs="Calibri"/>
                <w:iCs/>
                <w:color w:val="auto"/>
                <w:sz w:val="22"/>
                <w:szCs w:val="22"/>
                <w:lang w:val="en-US"/>
              </w:rPr>
              <w:t>100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 the event that it becomes clear that the roof area is insufficient for the required full solar power plant area according to the purchased capacity, the </w:t>
            </w:r>
            <w:r w:rsidRPr="00A93C9D">
              <w:rPr>
                <w:rFonts w:ascii="Calibri" w:hAnsi="Calibri" w:cs="Calibri"/>
                <w:b w:val="0"/>
                <w:lang w:val="en-US"/>
              </w:rPr>
              <w:lastRenderedPageBreak/>
              <w:t>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6B0E77"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2599BCDB"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AD342C">
              <w:rPr>
                <w:bCs/>
                <w:i/>
                <w:iCs/>
                <w:color w:val="auto"/>
                <w:sz w:val="22"/>
                <w:szCs w:val="22"/>
                <w:lang w:val="en-US"/>
              </w:rPr>
              <w:t>800</w:t>
            </w:r>
            <w:r w:rsidR="001F2028" w:rsidRPr="001F2028">
              <w:rPr>
                <w:bCs/>
                <w:i/>
                <w:iCs/>
                <w:color w:val="auto"/>
                <w:sz w:val="22"/>
                <w:szCs w:val="22"/>
                <w:lang w:val="en-US"/>
              </w:rPr>
              <w:t xml:space="preserve"> sq</w:t>
            </w:r>
            <w:r w:rsidR="00A67126">
              <w:rPr>
                <w:bCs/>
                <w:i/>
                <w:iCs/>
                <w:color w:val="auto"/>
                <w:sz w:val="22"/>
                <w:szCs w:val="22"/>
                <w:lang w:val="en-US"/>
              </w:rPr>
              <w:t xml:space="preserve"> m</w:t>
            </w:r>
            <w:r w:rsidR="001F2028" w:rsidRPr="001F2028">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6B0E7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w:t>
            </w:r>
            <w:r w:rsidRPr="00A93C9D">
              <w:rPr>
                <w:rFonts w:ascii="Calibri" w:hAnsi="Calibri" w:cs="Calibri"/>
                <w:b w:val="0"/>
                <w:bCs/>
                <w:lang w:val="en-US"/>
              </w:rPr>
              <w:lastRenderedPageBreak/>
              <w:t xml:space="preserve">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w:t>
            </w:r>
            <w:r w:rsidR="00393DC4" w:rsidRPr="00A93C9D">
              <w:rPr>
                <w:rFonts w:cs="Calibri"/>
                <w:color w:val="auto"/>
                <w:sz w:val="22"/>
                <w:szCs w:val="22"/>
                <w:lang w:val="en-US"/>
              </w:rPr>
              <w:lastRenderedPageBreak/>
              <w:t xml:space="preserve">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6B0E77"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lastRenderedPageBreak/>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0970CE6E"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1F2028">
              <w:rPr>
                <w:rFonts w:cs="Calibri"/>
                <w:color w:val="auto"/>
                <w:sz w:val="22"/>
                <w:szCs w:val="22"/>
                <w:lang w:val="en-US"/>
              </w:rPr>
              <w:t>1</w:t>
            </w:r>
            <w:r w:rsidR="00AD342C">
              <w:rPr>
                <w:rFonts w:cs="Calibri"/>
                <w:color w:val="auto"/>
                <w:sz w:val="22"/>
                <w:szCs w:val="22"/>
                <w:lang w:val="en-US"/>
              </w:rPr>
              <w:t>2</w:t>
            </w:r>
            <w:r w:rsidR="001F2028">
              <w:rPr>
                <w:rFonts w:cs="Calibri"/>
                <w:color w:val="auto"/>
                <w:sz w:val="22"/>
                <w:szCs w:val="22"/>
                <w:lang w:val="en-US"/>
              </w:rPr>
              <w:t>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w:t>
            </w:r>
            <w:r w:rsidRPr="00A93C9D">
              <w:rPr>
                <w:rFonts w:cs="Calibri"/>
                <w:color w:val="auto"/>
                <w:sz w:val="22"/>
                <w:szCs w:val="22"/>
                <w:lang w:val="en-US"/>
              </w:rPr>
              <w:lastRenderedPageBreak/>
              <w:t>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 xml:space="preserve">f the proposed battery system is not based on lithium iron phosphate (LiFePO₄, LFP) technology, documents confirming </w:t>
            </w:r>
            <w:r w:rsidR="0034147A" w:rsidRPr="00A93C9D">
              <w:rPr>
                <w:rFonts w:ascii="Calibri" w:hAnsi="Calibri" w:cs="Calibri"/>
                <w:b w:val="0"/>
                <w:bCs/>
                <w:lang w:val="en-US"/>
              </w:rPr>
              <w:lastRenderedPageBreak/>
              <w:t>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6B0E77"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6B0E77"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w:t>
            </w:r>
            <w:r w:rsidRPr="00A93C9D">
              <w:rPr>
                <w:rFonts w:cs="Calibri"/>
                <w:color w:val="auto"/>
                <w:sz w:val="22"/>
                <w:szCs w:val="22"/>
                <w:lang w:val="en-US"/>
              </w:rPr>
              <w:lastRenderedPageBreak/>
              <w:t xml:space="preserve">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6B0E7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w:t>
            </w:r>
            <w:r w:rsidR="00D160EB" w:rsidRPr="00A93C9D">
              <w:rPr>
                <w:rFonts w:cs="Calibri"/>
                <w:color w:val="auto"/>
                <w:sz w:val="22"/>
                <w:szCs w:val="22"/>
                <w:lang w:val="en-US"/>
              </w:rPr>
              <w:lastRenderedPageBreak/>
              <w:t xml:space="preserve">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6B0E77"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6B0E7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6B0E77"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6B0E7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6B0E77"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6B0E7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6B0E7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6B0E7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6B0E7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6B0E7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6B0E7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6B0E77"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6B0E77"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6B0E77"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6B0E77"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6B0E7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6B0E7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6B0E77"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solar photovoltaic power plant with a battery energy storage system must be designed and installed in accordance with applicable legal acts and technical requirements. It must be properly connected </w:t>
            </w:r>
            <w:r w:rsidRPr="00A47FEA">
              <w:rPr>
                <w:rFonts w:cs="Calibri"/>
                <w:bCs/>
                <w:color w:val="auto"/>
                <w:sz w:val="22"/>
                <w:szCs w:val="22"/>
                <w:lang w:val="en-US"/>
              </w:rPr>
              <w:lastRenderedPageBreak/>
              <w:t>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6B0E77"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6B0E7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6B0E77"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lastRenderedPageBreak/>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3999" w14:textId="77777777" w:rsidR="006B0E77" w:rsidRDefault="006B0E77">
      <w:pPr>
        <w:spacing w:after="0" w:line="240" w:lineRule="auto"/>
      </w:pPr>
      <w:r>
        <w:separator/>
      </w:r>
    </w:p>
  </w:endnote>
  <w:endnote w:type="continuationSeparator" w:id="0">
    <w:p w14:paraId="748F5553" w14:textId="77777777" w:rsidR="006B0E77" w:rsidRDefault="006B0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EDE80" w14:textId="77777777" w:rsidR="006B0E77" w:rsidRDefault="006B0E77">
      <w:pPr>
        <w:spacing w:after="0" w:line="240" w:lineRule="auto"/>
      </w:pPr>
      <w:r>
        <w:separator/>
      </w:r>
    </w:p>
  </w:footnote>
  <w:footnote w:type="continuationSeparator" w:id="0">
    <w:p w14:paraId="58E05BDA" w14:textId="77777777" w:rsidR="006B0E77" w:rsidRDefault="006B0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0EE5"/>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3D4"/>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3EE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27BA"/>
    <w:rsid w:val="002431E4"/>
    <w:rsid w:val="00243B63"/>
    <w:rsid w:val="00245D0E"/>
    <w:rsid w:val="0024740E"/>
    <w:rsid w:val="00247E0B"/>
    <w:rsid w:val="00247E3C"/>
    <w:rsid w:val="00247E6D"/>
    <w:rsid w:val="00250519"/>
    <w:rsid w:val="00251A71"/>
    <w:rsid w:val="002529B2"/>
    <w:rsid w:val="00253A13"/>
    <w:rsid w:val="00254988"/>
    <w:rsid w:val="00256C25"/>
    <w:rsid w:val="002576A8"/>
    <w:rsid w:val="00257E31"/>
    <w:rsid w:val="00260720"/>
    <w:rsid w:val="002619C4"/>
    <w:rsid w:val="002629E1"/>
    <w:rsid w:val="00263EBD"/>
    <w:rsid w:val="00265D38"/>
    <w:rsid w:val="002708A6"/>
    <w:rsid w:val="002727BC"/>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119E"/>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047"/>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25C9"/>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389C"/>
    <w:rsid w:val="00504029"/>
    <w:rsid w:val="00507B7E"/>
    <w:rsid w:val="00511CA1"/>
    <w:rsid w:val="00511CF5"/>
    <w:rsid w:val="00512522"/>
    <w:rsid w:val="00512DD8"/>
    <w:rsid w:val="0051316B"/>
    <w:rsid w:val="00513EA6"/>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47FF4"/>
    <w:rsid w:val="006502D0"/>
    <w:rsid w:val="00651725"/>
    <w:rsid w:val="0065195D"/>
    <w:rsid w:val="00651C07"/>
    <w:rsid w:val="00654CA7"/>
    <w:rsid w:val="00655735"/>
    <w:rsid w:val="006568BA"/>
    <w:rsid w:val="00656C91"/>
    <w:rsid w:val="006570D7"/>
    <w:rsid w:val="00657E5F"/>
    <w:rsid w:val="006658C5"/>
    <w:rsid w:val="00665A13"/>
    <w:rsid w:val="00666BE3"/>
    <w:rsid w:val="00670BD4"/>
    <w:rsid w:val="00672C97"/>
    <w:rsid w:val="00674157"/>
    <w:rsid w:val="006758D3"/>
    <w:rsid w:val="0067721F"/>
    <w:rsid w:val="00681846"/>
    <w:rsid w:val="00681A65"/>
    <w:rsid w:val="00681BF9"/>
    <w:rsid w:val="006836B9"/>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0E77"/>
    <w:rsid w:val="006B1FB9"/>
    <w:rsid w:val="006B24AB"/>
    <w:rsid w:val="006B459D"/>
    <w:rsid w:val="006B7777"/>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2C10"/>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216D"/>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C56"/>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4931"/>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67694"/>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93E"/>
    <w:rsid w:val="00A647C7"/>
    <w:rsid w:val="00A65055"/>
    <w:rsid w:val="00A6555B"/>
    <w:rsid w:val="00A67126"/>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42C"/>
    <w:rsid w:val="00AD3F97"/>
    <w:rsid w:val="00AD6C03"/>
    <w:rsid w:val="00AD6C17"/>
    <w:rsid w:val="00AD7066"/>
    <w:rsid w:val="00AE0164"/>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25CB"/>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5A6F"/>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4F18"/>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80"/>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1CE9"/>
    <w:rsid w:val="00EB203A"/>
    <w:rsid w:val="00EB3E4F"/>
    <w:rsid w:val="00EB603E"/>
    <w:rsid w:val="00EC170B"/>
    <w:rsid w:val="00EC1CAE"/>
    <w:rsid w:val="00EC1F32"/>
    <w:rsid w:val="00EC2771"/>
    <w:rsid w:val="00EC27E9"/>
    <w:rsid w:val="00EC4F97"/>
    <w:rsid w:val="00EC5C9F"/>
    <w:rsid w:val="00EC7E7C"/>
    <w:rsid w:val="00ED0BA4"/>
    <w:rsid w:val="00ED0FF4"/>
    <w:rsid w:val="00ED1893"/>
    <w:rsid w:val="00ED1F71"/>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0C9F"/>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421"/>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918</TotalTime>
  <Pages>23</Pages>
  <Words>28312</Words>
  <Characters>16138</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351</cp:revision>
  <dcterms:created xsi:type="dcterms:W3CDTF">2025-05-12T15:34:00Z</dcterms:created>
  <dcterms:modified xsi:type="dcterms:W3CDTF">2026-06-25T06:40:00Z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